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A8662" w14:textId="77777777" w:rsidR="00F03177" w:rsidRDefault="00F03177" w:rsidP="00F0317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James SHOPMAN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06922037" w14:textId="77777777" w:rsidR="00F03177" w:rsidRDefault="00F03177" w:rsidP="00F0317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Cornhill Ward, London.</w:t>
      </w:r>
    </w:p>
    <w:p w14:paraId="2EEAA3D1" w14:textId="77777777" w:rsidR="00F03177" w:rsidRDefault="00F03177" w:rsidP="00F03177">
      <w:pPr>
        <w:pStyle w:val="NoSpacing"/>
        <w:rPr>
          <w:rFonts w:eastAsia="Times New Roman" w:cs="Times New Roman"/>
          <w:szCs w:val="24"/>
        </w:rPr>
      </w:pPr>
    </w:p>
    <w:p w14:paraId="7A9B477D" w14:textId="77777777" w:rsidR="00F03177" w:rsidRDefault="00F03177" w:rsidP="00F03177">
      <w:pPr>
        <w:pStyle w:val="NoSpacing"/>
        <w:rPr>
          <w:rFonts w:eastAsia="Times New Roman" w:cs="Times New Roman"/>
          <w:szCs w:val="24"/>
        </w:rPr>
      </w:pPr>
    </w:p>
    <w:p w14:paraId="321279F3" w14:textId="77777777" w:rsidR="00F03177" w:rsidRDefault="00F03177" w:rsidP="00F0317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  <w:t>He was elected one of the Scavengers.</w:t>
      </w:r>
    </w:p>
    <w:p w14:paraId="09DD3CB7" w14:textId="77777777" w:rsidR="00F03177" w:rsidRDefault="00F03177" w:rsidP="00F0317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076EFF5E" w14:textId="77777777" w:rsidR="00F03177" w:rsidRDefault="00F03177" w:rsidP="00F03177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p.549)</w:t>
      </w:r>
    </w:p>
    <w:p w14:paraId="4847662E" w14:textId="77777777" w:rsidR="00F03177" w:rsidRDefault="00F03177" w:rsidP="00F03177">
      <w:pPr>
        <w:pStyle w:val="NoSpacing"/>
        <w:ind w:left="1440"/>
        <w:rPr>
          <w:rFonts w:eastAsia="Times New Roman" w:cs="Times New Roman"/>
          <w:szCs w:val="24"/>
        </w:rPr>
      </w:pPr>
    </w:p>
    <w:p w14:paraId="7627D2EA" w14:textId="77777777" w:rsidR="00F03177" w:rsidRDefault="00F03177" w:rsidP="00F03177">
      <w:pPr>
        <w:pStyle w:val="NoSpacing"/>
        <w:rPr>
          <w:rFonts w:eastAsia="Times New Roman" w:cs="Times New Roman"/>
          <w:szCs w:val="24"/>
        </w:rPr>
      </w:pPr>
    </w:p>
    <w:p w14:paraId="70D363E6" w14:textId="77777777" w:rsidR="00F03177" w:rsidRDefault="00F03177" w:rsidP="00F0317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October 2023</w:t>
      </w:r>
    </w:p>
    <w:p w14:paraId="3736F36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B8C8A" w14:textId="77777777" w:rsidR="00F03177" w:rsidRDefault="00F03177" w:rsidP="009139A6">
      <w:r>
        <w:separator/>
      </w:r>
    </w:p>
  </w:endnote>
  <w:endnote w:type="continuationSeparator" w:id="0">
    <w:p w14:paraId="35E5D9E8" w14:textId="77777777" w:rsidR="00F03177" w:rsidRDefault="00F031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194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709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201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38609" w14:textId="77777777" w:rsidR="00F03177" w:rsidRDefault="00F03177" w:rsidP="009139A6">
      <w:r>
        <w:separator/>
      </w:r>
    </w:p>
  </w:footnote>
  <w:footnote w:type="continuationSeparator" w:id="0">
    <w:p w14:paraId="3F04E52B" w14:textId="77777777" w:rsidR="00F03177" w:rsidRDefault="00F031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1D6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ACD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189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17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0317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25643"/>
  <w15:chartTrackingRefBased/>
  <w15:docId w15:val="{DE6D7B6B-DBDC-4CB0-8A2C-B2AE3CA09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2023-10-28T19:09:00Z</dcterms:created>
  <dcterms:modified xsi:type="dcterms:W3CDTF">2023-10-28T19:13:00Z</dcterms:modified>
</cp:coreProperties>
</file>